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B2CB9" w14:textId="292C8D69" w:rsidR="00535962" w:rsidRPr="00F7167E" w:rsidRDefault="003C180B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DD5EC77" wp14:editId="72DD7675">
                <wp:simplePos x="0" y="0"/>
                <wp:positionH relativeFrom="column">
                  <wp:posOffset>2981325</wp:posOffset>
                </wp:positionH>
                <wp:positionV relativeFrom="paragraph">
                  <wp:posOffset>152400</wp:posOffset>
                </wp:positionV>
                <wp:extent cx="3362325" cy="279400"/>
                <wp:effectExtent l="0" t="0" r="952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3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-132023887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EB76EAD" w14:textId="77777777" w:rsidR="003C180B" w:rsidRDefault="003C180B" w:rsidP="0083342F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SERVICIO NACIONAL DE SALUD -SNS</w:t>
                                </w:r>
                              </w:p>
                              <w:p w14:paraId="2E1DADED" w14:textId="77777777" w:rsidR="003C180B" w:rsidRPr="002E1412" w:rsidRDefault="004A5AC0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5EC7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34.75pt;margin-top:12pt;width:264.75pt;height:2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-132023887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EB76EAD" w14:textId="77777777" w:rsidR="003C180B" w:rsidRDefault="003C180B" w:rsidP="0083342F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SERVICIO NACIONAL DE SALUD -SNS</w:t>
                          </w:r>
                        </w:p>
                        <w:p w14:paraId="2E1DADED" w14:textId="77777777" w:rsidR="003C180B" w:rsidRPr="002E1412" w:rsidRDefault="004A5AC0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5164F8E" wp14:editId="33F6C78A">
                <wp:simplePos x="0" y="0"/>
                <wp:positionH relativeFrom="column">
                  <wp:posOffset>7160260</wp:posOffset>
                </wp:positionH>
                <wp:positionV relativeFrom="paragraph">
                  <wp:posOffset>-751205</wp:posOffset>
                </wp:positionV>
                <wp:extent cx="1844675" cy="807395"/>
                <wp:effectExtent l="0" t="0" r="22225" b="1206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4675" cy="80739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878161215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A9C2699" w14:textId="3DC9AFE8" w:rsidR="003C180B" w:rsidRDefault="003C180B" w:rsidP="00957FDA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CC68A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C68A5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03641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  <w:p w14:paraId="3381B318" w14:textId="77777777" w:rsidR="003C180B" w:rsidRPr="00535962" w:rsidRDefault="004A5AC0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636760" w14:textId="77777777" w:rsidR="003C180B" w:rsidRPr="00535962" w:rsidRDefault="003C180B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164F8E" id="Group 21" o:spid="_x0000_s1027" style="position:absolute;margin-left:563.8pt;margin-top:-59.15pt;width:145.25pt;height:63.55pt;z-index:2516587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878161215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A9C2699" w14:textId="3DC9AFE8" w:rsidR="003C180B" w:rsidRDefault="003C180B" w:rsidP="00957FDA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CC68A5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C68A5">
                                <w:rPr>
                                  <w:rStyle w:val="Style2"/>
                                </w:rPr>
                                <w:t>1</w:t>
                              </w:r>
                              <w:r w:rsidR="00036415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  <w:p w14:paraId="3381B318" w14:textId="77777777" w:rsidR="003C180B" w:rsidRPr="00535962" w:rsidRDefault="004A5AC0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E636760" w14:textId="77777777" w:rsidR="003C180B" w:rsidRPr="00535962" w:rsidRDefault="003C180B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568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D51C184" wp14:editId="6479AA43">
                <wp:simplePos x="0" y="0"/>
                <wp:positionH relativeFrom="column">
                  <wp:posOffset>-22225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AE5FF" w14:textId="77777777" w:rsidR="003C180B" w:rsidRPr="00A86FA8" w:rsidRDefault="003C180B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1C184" id="Text Box 20" o:spid="_x0000_s1032" type="#_x0000_t202" style="position:absolute;margin-left:-1.75pt;margin-top:-48.45pt;width:74.65pt;height:24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G5SKd3gAAAACgEAAA8AAAAAAAAAAAAAAAAANAQAAGRycy9kb3ducmV2LnhtbFBLBQYAAAAA&#10;BAAEAPMAAABBBQAAAAA=&#10;" filled="f" stroked="f">
                <v:textbox inset="0,0,0,0">
                  <w:txbxContent>
                    <w:p w14:paraId="148AE5FF" w14:textId="77777777" w:rsidR="003C180B" w:rsidRPr="00A86FA8" w:rsidRDefault="003C180B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F010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FB602" wp14:editId="2D39B283">
                <wp:simplePos x="0" y="0"/>
                <wp:positionH relativeFrom="column">
                  <wp:posOffset>-114300</wp:posOffset>
                </wp:positionH>
                <wp:positionV relativeFrom="paragraph">
                  <wp:posOffset>-421005</wp:posOffset>
                </wp:positionV>
                <wp:extent cx="1586865" cy="1012190"/>
                <wp:effectExtent l="0" t="0" r="381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865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062739752"/>
                              <w:picture/>
                            </w:sdtPr>
                            <w:sdtEndPr/>
                            <w:sdtContent>
                              <w:p w14:paraId="12179CF6" w14:textId="77777777" w:rsidR="003C180B" w:rsidRPr="00BC61BD" w:rsidRDefault="003C180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6E7DB8D" wp14:editId="37DE9F58">
                                      <wp:extent cx="847725" cy="687817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8415" cy="68837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FB602" id="Text Box 2" o:spid="_x0000_s1033" type="#_x0000_t202" style="position:absolute;margin-left:-9pt;margin-top:-33.15pt;width:124.95pt;height:79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062739752"/>
                        <w:picture/>
                      </w:sdtPr>
                      <w:sdtEndPr/>
                      <w:sdtContent>
                        <w:p w14:paraId="12179CF6" w14:textId="77777777" w:rsidR="003C180B" w:rsidRPr="00BC61BD" w:rsidRDefault="003C180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6E7DB8D" wp14:editId="37DE9F58">
                                <wp:extent cx="847725" cy="687817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8415" cy="68837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97F6CF4" w14:textId="3A3C8159" w:rsidR="001F6568" w:rsidRDefault="00036415" w:rsidP="00CF3636">
      <w:r w:rsidRPr="005371C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866421" wp14:editId="3E86DFF6">
                <wp:simplePos x="0" y="0"/>
                <wp:positionH relativeFrom="column">
                  <wp:posOffset>7247106</wp:posOffset>
                </wp:positionH>
                <wp:positionV relativeFrom="paragraph">
                  <wp:posOffset>155318</wp:posOffset>
                </wp:positionV>
                <wp:extent cx="2029244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244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2CC692" w14:textId="07DADE60" w:rsidR="003C180B" w:rsidRPr="0026335F" w:rsidRDefault="004A5AC0" w:rsidP="005371C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1-2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36415">
                                  <w:rPr>
                                    <w:rStyle w:val="Style5"/>
                                    <w:lang w:val="es-DO"/>
                                  </w:rPr>
                                  <w:t>25 de enero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66421" id="Text Box 12" o:spid="_x0000_s1034" type="#_x0000_t202" style="position:absolute;margin-left:570.65pt;margin-top:12.25pt;width:159.8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" filled="f" stroked="f">
                <v:textbox>
                  <w:txbxContent>
                    <w:p w14:paraId="0D2CC692" w14:textId="07DADE60" w:rsidR="003C180B" w:rsidRPr="0026335F" w:rsidRDefault="004A5AC0" w:rsidP="005371C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1-2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36415">
                            <w:rPr>
                              <w:rStyle w:val="Style5"/>
                              <w:lang w:val="es-DO"/>
                            </w:rPr>
                            <w:t>25 de enero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C180B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B50E94" wp14:editId="7F470653">
                <wp:simplePos x="0" y="0"/>
                <wp:positionH relativeFrom="column">
                  <wp:posOffset>3181350</wp:posOffset>
                </wp:positionH>
                <wp:positionV relativeFrom="paragraph">
                  <wp:posOffset>102870</wp:posOffset>
                </wp:positionV>
                <wp:extent cx="2952750" cy="454660"/>
                <wp:effectExtent l="0" t="0" r="0" b="254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C5549" w14:textId="77777777" w:rsidR="003C180B" w:rsidRPr="004767CC" w:rsidRDefault="004A5AC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C180B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C180B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C180B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C180B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50E94" id="Text Box 18" o:spid="_x0000_s1035" type="#_x0000_t202" style="position:absolute;margin-left:250.5pt;margin-top:8.1pt;width:232.5pt;height:35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" stroked="f">
                <v:textbox>
                  <w:txbxContent>
                    <w:p w14:paraId="5EDC5549" w14:textId="77777777" w:rsidR="003C180B" w:rsidRPr="004767CC" w:rsidRDefault="004A5AC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C180B">
                            <w:rPr>
                              <w:rStyle w:val="Style7"/>
                            </w:rPr>
                            <w:t xml:space="preserve">oferta </w:t>
                          </w:r>
                          <w:r w:rsidR="003C180B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C180B">
                            <w:rPr>
                              <w:rStyle w:val="Style7"/>
                            </w:rPr>
                            <w:t>Ó</w:t>
                          </w:r>
                          <w:r w:rsidR="003C180B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83ABE0" w14:textId="77777777" w:rsidR="001F6568" w:rsidRDefault="007B4164" w:rsidP="00CF3636"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</w:t>
      </w:r>
    </w:p>
    <w:p w14:paraId="4E65850B" w14:textId="77777777" w:rsidR="00DA3185" w:rsidRPr="00DA3185" w:rsidRDefault="001F6568" w:rsidP="00CF3636">
      <w:r>
        <w:t>______________________________________________________________</w:t>
      </w:r>
      <w:r w:rsidR="007B4164" w:rsidRPr="008A5E82">
        <w:rPr>
          <w:sz w:val="22"/>
          <w:szCs w:val="22"/>
        </w:rPr>
        <w:t xml:space="preserve">    </w:t>
      </w:r>
      <w:r w:rsidR="00DB640B"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624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16"/>
        <w:gridCol w:w="3093"/>
        <w:gridCol w:w="1407"/>
        <w:gridCol w:w="1175"/>
        <w:gridCol w:w="1992"/>
        <w:gridCol w:w="1682"/>
        <w:gridCol w:w="2110"/>
        <w:gridCol w:w="1602"/>
        <w:gridCol w:w="2268"/>
      </w:tblGrid>
      <w:tr w:rsidR="00CC68A5" w14:paraId="665C4F86" w14:textId="00393CF8" w:rsidTr="0087660C">
        <w:trPr>
          <w:trHeight w:val="560"/>
          <w:jc w:val="center"/>
        </w:trPr>
        <w:tc>
          <w:tcPr>
            <w:tcW w:w="916" w:type="dxa"/>
            <w:vAlign w:val="center"/>
          </w:tcPr>
          <w:p w14:paraId="27ADDA94" w14:textId="429A0C79" w:rsidR="00CC68A5" w:rsidRPr="003C180B" w:rsidRDefault="00CC68A5" w:rsidP="003C180B">
            <w:pPr>
              <w:spacing w:after="0" w:line="240" w:lineRule="auto"/>
              <w:jc w:val="center"/>
              <w:rPr>
                <w:rStyle w:val="Style6"/>
              </w:rPr>
            </w:pPr>
          </w:p>
        </w:tc>
        <w:tc>
          <w:tcPr>
            <w:tcW w:w="3093" w:type="dxa"/>
            <w:vAlign w:val="center"/>
          </w:tcPr>
          <w:p w14:paraId="53A7229A" w14:textId="77777777" w:rsidR="00CC68A5" w:rsidRPr="00131369" w:rsidRDefault="00CC68A5" w:rsidP="003C18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407" w:type="dxa"/>
            <w:vAlign w:val="center"/>
          </w:tcPr>
          <w:p w14:paraId="4DE748AF" w14:textId="77777777" w:rsidR="00CC68A5" w:rsidRPr="00131369" w:rsidRDefault="00CC68A5" w:rsidP="003C18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3CDC3A24" w14:textId="77777777" w:rsidR="00CC68A5" w:rsidRPr="00131369" w:rsidRDefault="00CC68A5" w:rsidP="003C180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5" w:type="dxa"/>
            <w:vAlign w:val="center"/>
          </w:tcPr>
          <w:p w14:paraId="67AF4560" w14:textId="77777777" w:rsidR="00CC68A5" w:rsidRPr="00131369" w:rsidRDefault="00CC68A5" w:rsidP="003C18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992" w:type="dxa"/>
            <w:vAlign w:val="center"/>
          </w:tcPr>
          <w:p w14:paraId="4A056CF5" w14:textId="77777777" w:rsidR="00CC68A5" w:rsidRPr="00131369" w:rsidRDefault="00CC68A5" w:rsidP="003C18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682" w:type="dxa"/>
            <w:vAlign w:val="center"/>
          </w:tcPr>
          <w:p w14:paraId="4D31E139" w14:textId="77777777" w:rsidR="00CC68A5" w:rsidRPr="00131369" w:rsidRDefault="00CC68A5" w:rsidP="003C18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2110" w:type="dxa"/>
          </w:tcPr>
          <w:p w14:paraId="0D9A28F8" w14:textId="77777777" w:rsidR="00CC68A5" w:rsidRPr="007264BA" w:rsidRDefault="00CC68A5" w:rsidP="003C180B">
            <w:pPr>
              <w:spacing w:after="0" w:line="240" w:lineRule="auto"/>
              <w:jc w:val="center"/>
              <w:rPr>
                <w:rStyle w:val="Style12"/>
              </w:rPr>
            </w:pPr>
          </w:p>
          <w:p w14:paraId="6E225CBA" w14:textId="77777777" w:rsidR="00CC68A5" w:rsidRPr="007264BA" w:rsidRDefault="00CC68A5" w:rsidP="003C180B">
            <w:pPr>
              <w:spacing w:after="0" w:line="240" w:lineRule="auto"/>
              <w:jc w:val="center"/>
              <w:rPr>
                <w:rStyle w:val="Style12"/>
              </w:rPr>
            </w:pPr>
            <w:r w:rsidRPr="007264BA">
              <w:rPr>
                <w:rStyle w:val="Style12"/>
              </w:rPr>
              <w:t>Otros Impuestos</w:t>
            </w:r>
            <w:r>
              <w:rPr>
                <w:rStyle w:val="Refdenotaalpie"/>
                <w:sz w:val="22"/>
              </w:rPr>
              <w:footnoteReference w:id="3"/>
            </w:r>
          </w:p>
          <w:p w14:paraId="374C32F9" w14:textId="77777777" w:rsidR="00CC68A5" w:rsidRPr="007264BA" w:rsidRDefault="00CC68A5" w:rsidP="003C180B">
            <w:pPr>
              <w:spacing w:after="0" w:line="240" w:lineRule="auto"/>
              <w:jc w:val="center"/>
              <w:rPr>
                <w:rStyle w:val="Style12"/>
              </w:rPr>
            </w:pPr>
          </w:p>
        </w:tc>
        <w:tc>
          <w:tcPr>
            <w:tcW w:w="1602" w:type="dxa"/>
            <w:vAlign w:val="center"/>
          </w:tcPr>
          <w:p w14:paraId="014C476A" w14:textId="77777777" w:rsidR="00CC68A5" w:rsidRPr="00131369" w:rsidRDefault="00CC68A5" w:rsidP="003C18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  <w:tc>
          <w:tcPr>
            <w:tcW w:w="2268" w:type="dxa"/>
          </w:tcPr>
          <w:p w14:paraId="5C39FC57" w14:textId="77777777" w:rsidR="0087660C" w:rsidRDefault="0087660C" w:rsidP="003C180B">
            <w:pPr>
              <w:spacing w:after="0" w:line="240" w:lineRule="auto"/>
              <w:jc w:val="center"/>
            </w:pPr>
          </w:p>
          <w:p w14:paraId="2EE4ADB1" w14:textId="07076AD4" w:rsidR="00CC68A5" w:rsidRPr="00131369" w:rsidRDefault="0087660C" w:rsidP="003C18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Total </w:t>
            </w:r>
            <w:r w:rsidRPr="0087660C">
              <w:t>Unitario Final</w:t>
            </w:r>
          </w:p>
        </w:tc>
      </w:tr>
      <w:tr w:rsidR="00CC68A5" w14:paraId="42B6CD91" w14:textId="15E8309A" w:rsidTr="0087660C">
        <w:trPr>
          <w:trHeight w:val="560"/>
          <w:jc w:val="center"/>
        </w:trPr>
        <w:tc>
          <w:tcPr>
            <w:tcW w:w="916" w:type="dxa"/>
            <w:vAlign w:val="center"/>
          </w:tcPr>
          <w:p w14:paraId="7E63B359" w14:textId="6E39E4A1" w:rsidR="00CC68A5" w:rsidRPr="003C180B" w:rsidRDefault="004A5AC0" w:rsidP="003C180B">
            <w:pPr>
              <w:spacing w:after="0" w:line="240" w:lineRule="auto"/>
              <w:jc w:val="center"/>
              <w:rPr>
                <w:rStyle w:val="Style6"/>
              </w:rPr>
            </w:pPr>
            <w:proofErr w:type="spellStart"/>
            <w:r>
              <w:rPr>
                <w:rStyle w:val="Style6"/>
              </w:rPr>
              <w:t>Item</w:t>
            </w:r>
            <w:proofErr w:type="spellEnd"/>
          </w:p>
        </w:tc>
        <w:tc>
          <w:tcPr>
            <w:tcW w:w="13061" w:type="dxa"/>
            <w:gridSpan w:val="7"/>
            <w:vAlign w:val="center"/>
          </w:tcPr>
          <w:p w14:paraId="26F0202C" w14:textId="6F60E5A1" w:rsidR="00CC68A5" w:rsidRPr="00103C63" w:rsidRDefault="004A5AC0" w:rsidP="00103C63">
            <w:pPr>
              <w:rPr>
                <w:rStyle w:val="Style6"/>
              </w:rPr>
            </w:pPr>
            <w:r w:rsidRPr="004A5AC0">
              <w:rPr>
                <w:rStyle w:val="Style6"/>
              </w:rPr>
              <w:t>LOTE 1- FIBRA ÓPTICA</w:t>
            </w:r>
          </w:p>
          <w:p w14:paraId="51E469AC" w14:textId="31C10328" w:rsidR="00CC68A5" w:rsidRPr="00120926" w:rsidRDefault="00CC68A5" w:rsidP="003C180B">
            <w:pPr>
              <w:spacing w:after="0" w:line="240" w:lineRule="auto"/>
              <w:jc w:val="center"/>
              <w:rPr>
                <w:rStyle w:val="Style6"/>
              </w:rPr>
            </w:pPr>
          </w:p>
        </w:tc>
        <w:tc>
          <w:tcPr>
            <w:tcW w:w="2268" w:type="dxa"/>
          </w:tcPr>
          <w:p w14:paraId="079D48E2" w14:textId="77777777" w:rsidR="00CC68A5" w:rsidRPr="00103C63" w:rsidRDefault="00CC68A5" w:rsidP="00103C63">
            <w:pPr>
              <w:rPr>
                <w:rStyle w:val="Style6"/>
              </w:rPr>
            </w:pPr>
          </w:p>
        </w:tc>
      </w:tr>
      <w:tr w:rsidR="004A5AC0" w14:paraId="4338C8FA" w14:textId="3801BDC6" w:rsidTr="00133DC3">
        <w:trPr>
          <w:trHeight w:val="530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336B453A" w14:textId="329489C8" w:rsidR="004A5AC0" w:rsidRPr="004A5AC0" w:rsidRDefault="004A5AC0" w:rsidP="004A5AC0">
            <w:r w:rsidRPr="004A5AC0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92B2" w14:textId="0776994C" w:rsidR="004A5AC0" w:rsidRPr="004A5AC0" w:rsidRDefault="004A5AC0" w:rsidP="004A5AC0">
            <w:r w:rsidRPr="004A5AC0">
              <w:t>CABLE DE FIBRA ÓPTICA 12 HILOS OM4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77B3A" w14:textId="19252FF8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1B43" w14:textId="42ADEE06" w:rsidR="004A5AC0" w:rsidRPr="004A5AC0" w:rsidRDefault="004A5AC0" w:rsidP="004A5AC0">
            <w:r w:rsidRPr="004A5AC0">
              <w:t>4,800</w:t>
            </w:r>
          </w:p>
        </w:tc>
        <w:tc>
          <w:tcPr>
            <w:tcW w:w="1992" w:type="dxa"/>
          </w:tcPr>
          <w:p w14:paraId="49D5C63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2921DC8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1316423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57F73F0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35DA2D3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A9B56D3" w14:textId="0E04AFF5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748300D3" w14:textId="4C962939" w:rsidR="004A5AC0" w:rsidRPr="004A5AC0" w:rsidRDefault="004A5AC0" w:rsidP="004A5AC0">
            <w:r w:rsidRPr="004A5AC0">
              <w:t>2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8EF8" w14:textId="37B8578F" w:rsidR="004A5AC0" w:rsidRPr="004A5AC0" w:rsidRDefault="004A5AC0" w:rsidP="004A5AC0">
            <w:r w:rsidRPr="004A5AC0">
              <w:t>PANEL DE DISTRIBUCIÓN DE FIBRA 1U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0A4B9" w14:textId="4CB60159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24E0" w14:textId="7D5EA140" w:rsidR="004A5AC0" w:rsidRPr="004A5AC0" w:rsidRDefault="004A5AC0" w:rsidP="004A5AC0">
            <w:r w:rsidRPr="004A5AC0">
              <w:t>6</w:t>
            </w:r>
          </w:p>
        </w:tc>
        <w:tc>
          <w:tcPr>
            <w:tcW w:w="1992" w:type="dxa"/>
          </w:tcPr>
          <w:p w14:paraId="73AF6CC7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2BED127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40EA48F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76FD9DC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64DF06D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456D32EF" w14:textId="5B167930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345ED404" w14:textId="34D5BB45" w:rsidR="004A5AC0" w:rsidRPr="004A5AC0" w:rsidRDefault="004A5AC0" w:rsidP="004A5AC0">
            <w:r w:rsidRPr="004A5AC0">
              <w:t>3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5E91" w14:textId="067E138C" w:rsidR="004A5AC0" w:rsidRPr="004A5AC0" w:rsidRDefault="004A5AC0" w:rsidP="004A5AC0">
            <w:r w:rsidRPr="004A5AC0">
              <w:t>PANEL DE DISTRIBUCIÓN DE FIBRA 2U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0B499" w14:textId="4F1FA212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15D8" w14:textId="0B9969AE" w:rsidR="004A5AC0" w:rsidRPr="004A5AC0" w:rsidRDefault="004A5AC0" w:rsidP="004A5AC0">
            <w:r w:rsidRPr="004A5AC0">
              <w:t>2</w:t>
            </w:r>
          </w:p>
        </w:tc>
        <w:tc>
          <w:tcPr>
            <w:tcW w:w="1992" w:type="dxa"/>
          </w:tcPr>
          <w:p w14:paraId="12ABC52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62B7402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2B253A5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E3AEB9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083415C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4B437AAD" w14:textId="51347059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0947D950" w14:textId="6D54BF39" w:rsidR="004A5AC0" w:rsidRPr="004A5AC0" w:rsidRDefault="004A5AC0" w:rsidP="004A5AC0">
            <w:r w:rsidRPr="004A5AC0">
              <w:t>4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876A" w14:textId="6738CC6A" w:rsidR="004A5AC0" w:rsidRPr="004A5AC0" w:rsidRDefault="004A5AC0" w:rsidP="004A5AC0">
            <w:r w:rsidRPr="004A5AC0">
              <w:t>PANEL ADAPATADOR DE FIBRA LC OM4 12 PUERTOS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FAD92" w14:textId="6A1078B0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9F7E" w14:textId="14F2DE84" w:rsidR="004A5AC0" w:rsidRPr="004A5AC0" w:rsidRDefault="004A5AC0" w:rsidP="004A5AC0">
            <w:r w:rsidRPr="004A5AC0">
              <w:t>24</w:t>
            </w:r>
          </w:p>
        </w:tc>
        <w:tc>
          <w:tcPr>
            <w:tcW w:w="1992" w:type="dxa"/>
          </w:tcPr>
          <w:p w14:paraId="0FBD7C5E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7358E29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33F9766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0440F6A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63C6E63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58996BE8" w14:textId="607B9F2E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76C60B0C" w14:textId="2E967E89" w:rsidR="004A5AC0" w:rsidRPr="004A5AC0" w:rsidRDefault="004A5AC0" w:rsidP="004A5AC0">
            <w:r w:rsidRPr="004A5AC0">
              <w:t>5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2C126" w14:textId="5E810EF5" w:rsidR="004A5AC0" w:rsidRPr="004A5AC0" w:rsidRDefault="004A5AC0" w:rsidP="004A5AC0">
            <w:r w:rsidRPr="004A5AC0">
              <w:t>PLACA CIEGA PARA PANEL DE DISTRIBUCIÓN DE FIBRA ÓPTICA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896F6" w14:textId="4460BC55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3223" w14:textId="4E25CEF0" w:rsidR="004A5AC0" w:rsidRPr="004A5AC0" w:rsidRDefault="004A5AC0" w:rsidP="004A5AC0">
            <w:r w:rsidRPr="004A5AC0">
              <w:t>6</w:t>
            </w:r>
          </w:p>
        </w:tc>
        <w:tc>
          <w:tcPr>
            <w:tcW w:w="1992" w:type="dxa"/>
          </w:tcPr>
          <w:p w14:paraId="03A4293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4BCE7EF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4BE9D55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64A993D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01968C9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B5F181D" w14:textId="079B5CE3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10CD8418" w14:textId="30A03435" w:rsidR="004A5AC0" w:rsidRPr="004A5AC0" w:rsidRDefault="004A5AC0" w:rsidP="004A5AC0">
            <w:r w:rsidRPr="004A5AC0">
              <w:lastRenderedPageBreak/>
              <w:t>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33E8" w14:textId="0CFFB3AB" w:rsidR="004A5AC0" w:rsidRPr="004A5AC0" w:rsidRDefault="004A5AC0" w:rsidP="004A5AC0">
            <w:r w:rsidRPr="004A5AC0">
              <w:t>MÓDULO DE 24 EMPALMES DE FUSIÓN PARA PANEL DE DISTRIBUCIÓN DE FIBRA ÓPTICA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1250C" w14:textId="3088FA0D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080F" w14:textId="11ED8371" w:rsidR="004A5AC0" w:rsidRPr="004A5AC0" w:rsidRDefault="004A5AC0" w:rsidP="004A5AC0">
            <w:r w:rsidRPr="004A5AC0">
              <w:t>12</w:t>
            </w:r>
          </w:p>
        </w:tc>
        <w:tc>
          <w:tcPr>
            <w:tcW w:w="1992" w:type="dxa"/>
          </w:tcPr>
          <w:p w14:paraId="093D2B5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0AB3DD0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31323EA3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6F99D3C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6E472B8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123C6296" w14:textId="3B5D04AA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0A2D1D08" w14:textId="05549F85" w:rsidR="004A5AC0" w:rsidRPr="004A5AC0" w:rsidRDefault="004A5AC0" w:rsidP="004A5AC0">
            <w:r w:rsidRPr="004A5AC0">
              <w:t>7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5F32" w14:textId="1A786B04" w:rsidR="004A5AC0" w:rsidRPr="004A5AC0" w:rsidRDefault="004A5AC0" w:rsidP="004A5AC0">
            <w:r w:rsidRPr="004A5AC0">
              <w:t>CORDÓN DE PARCHEO DE 1 FIBRA OM4 LC A FLEXIBLE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3F035" w14:textId="6C0EE42F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0295" w14:textId="1254CC66" w:rsidR="004A5AC0" w:rsidRPr="004A5AC0" w:rsidRDefault="004A5AC0" w:rsidP="004A5AC0">
            <w:r w:rsidRPr="004A5AC0">
              <w:t>288</w:t>
            </w:r>
          </w:p>
        </w:tc>
        <w:tc>
          <w:tcPr>
            <w:tcW w:w="1992" w:type="dxa"/>
          </w:tcPr>
          <w:p w14:paraId="01570C8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0388A7B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2C97811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B40DBC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7A88B55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41F6F9AF" w14:textId="69A0A9CF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319EC4E6" w14:textId="4EFAEA0B" w:rsidR="004A5AC0" w:rsidRPr="004A5AC0" w:rsidRDefault="004A5AC0" w:rsidP="004A5AC0">
            <w:r w:rsidRPr="004A5AC0">
              <w:t>8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6C12" w14:textId="0AF186C9" w:rsidR="004A5AC0" w:rsidRPr="004A5AC0" w:rsidRDefault="004A5AC0" w:rsidP="004A5AC0">
            <w:r w:rsidRPr="004A5AC0">
              <w:t>PROTECCIÓN DE EMPALME DE FIBRA ÓPTICA.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2B113" w14:textId="351FC8AF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0B21" w14:textId="1F62A23D" w:rsidR="004A5AC0" w:rsidRPr="004A5AC0" w:rsidRDefault="004A5AC0" w:rsidP="004A5AC0">
            <w:r w:rsidRPr="004A5AC0">
              <w:t>288</w:t>
            </w:r>
          </w:p>
        </w:tc>
        <w:tc>
          <w:tcPr>
            <w:tcW w:w="1992" w:type="dxa"/>
          </w:tcPr>
          <w:p w14:paraId="30A7DA0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32647E6F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5453492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1A296AE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539F4BD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177FDA2E" w14:textId="212CF7DB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3AD57947" w14:textId="0861F9D7" w:rsidR="004A5AC0" w:rsidRPr="004A5AC0" w:rsidRDefault="004A5AC0" w:rsidP="004A5AC0">
            <w:r w:rsidRPr="004A5AC0">
              <w:t>9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764E" w14:textId="31BA708B" w:rsidR="004A5AC0" w:rsidRPr="004A5AC0" w:rsidRDefault="004A5AC0" w:rsidP="004A5AC0">
            <w:r w:rsidRPr="004A5AC0">
              <w:t>CORDÓN DE PARCHEO DE FIBRA ÓPTICA OM4 CON CONECTORES LC DOBLES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95C31" w14:textId="33397D93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6CB7" w14:textId="3F9341B3" w:rsidR="004A5AC0" w:rsidRPr="004A5AC0" w:rsidRDefault="004A5AC0" w:rsidP="004A5AC0">
            <w:r w:rsidRPr="004A5AC0">
              <w:t>112</w:t>
            </w:r>
          </w:p>
        </w:tc>
        <w:tc>
          <w:tcPr>
            <w:tcW w:w="1992" w:type="dxa"/>
          </w:tcPr>
          <w:p w14:paraId="09E162B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2694630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25A853B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59F9E1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552D5F5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3282A90A" w14:textId="48AFF4E2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1EE1CEAF" w14:textId="7D307604" w:rsidR="004A5AC0" w:rsidRPr="004A5AC0" w:rsidRDefault="004A5AC0" w:rsidP="004A5AC0">
            <w:r w:rsidRPr="004A5AC0">
              <w:t>10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DD59" w14:textId="472C67B2" w:rsidR="004A5AC0" w:rsidRPr="004A5AC0" w:rsidRDefault="004A5AC0" w:rsidP="004A5AC0">
            <w:r w:rsidRPr="004A5AC0">
              <w:t>FUSIÓN DE FIBRA ÓPTICA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28E00" w14:textId="59DD2CCF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7AB5" w14:textId="150CEA7A" w:rsidR="004A5AC0" w:rsidRPr="004A5AC0" w:rsidRDefault="004A5AC0" w:rsidP="004A5AC0">
            <w:r w:rsidRPr="004A5AC0">
              <w:t>288</w:t>
            </w:r>
          </w:p>
        </w:tc>
        <w:tc>
          <w:tcPr>
            <w:tcW w:w="1992" w:type="dxa"/>
          </w:tcPr>
          <w:p w14:paraId="1AB62A07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97711D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47F3E734" w14:textId="77777777" w:rsidR="004A5AC0" w:rsidRPr="00CC68A5" w:rsidRDefault="004A5AC0" w:rsidP="004A5AC0">
            <w:pPr>
              <w:rPr>
                <w:rStyle w:val="Style10"/>
              </w:rPr>
            </w:pPr>
          </w:p>
          <w:p w14:paraId="72F9930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6B8A44E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21525F3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6786ADCE" w14:textId="77777777" w:rsidTr="00133DC3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6ECCC1A6" w14:textId="35C21F34" w:rsidR="004A5AC0" w:rsidRPr="00CC68A5" w:rsidRDefault="004A5AC0" w:rsidP="004A5AC0">
            <w:r w:rsidRPr="004A5AC0">
              <w:t>11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E11C" w14:textId="7333DC90" w:rsidR="004A5AC0" w:rsidRPr="00CC68A5" w:rsidRDefault="004A5AC0" w:rsidP="004A5AC0">
            <w:r w:rsidRPr="004A5AC0">
              <w:t>INSTALACIÓN DE CABLE FIBRA ÓPTICA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1C6EA" w14:textId="27A175E0" w:rsidR="004A5AC0" w:rsidRPr="00CC68A5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CD63" w14:textId="7833EC10" w:rsidR="004A5AC0" w:rsidRPr="00CC68A5" w:rsidRDefault="004A5AC0" w:rsidP="004A5AC0">
            <w:r w:rsidRPr="004A5AC0">
              <w:t>1</w:t>
            </w:r>
          </w:p>
        </w:tc>
        <w:tc>
          <w:tcPr>
            <w:tcW w:w="1992" w:type="dxa"/>
          </w:tcPr>
          <w:p w14:paraId="2D4C024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800BAF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2F1210D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631BEF6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41BC1537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3A02DFDF" w14:textId="701C7888" w:rsidTr="0087660C">
        <w:trPr>
          <w:trHeight w:val="84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BAAFD" w14:textId="0240A888" w:rsidR="004A5AC0" w:rsidRPr="004A5AC0" w:rsidRDefault="004A5AC0" w:rsidP="004A5AC0">
            <w:r>
              <w:t xml:space="preserve">Ítem 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9B41" w14:textId="38D167B1" w:rsidR="004A5AC0" w:rsidRPr="00CC68A5" w:rsidRDefault="004A5AC0" w:rsidP="004A5AC0">
            <w:r w:rsidRPr="004A5AC0">
              <w:t>LOTE 2-CABLEADO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FE34F" w14:textId="3E04D585" w:rsidR="004A5AC0" w:rsidRPr="004A5AC0" w:rsidRDefault="004A5AC0" w:rsidP="004A5AC0"/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073F" w14:textId="41C6FE57" w:rsidR="004A5AC0" w:rsidRPr="00CC68A5" w:rsidRDefault="004A5AC0" w:rsidP="004A5AC0"/>
        </w:tc>
        <w:tc>
          <w:tcPr>
            <w:tcW w:w="1992" w:type="dxa"/>
          </w:tcPr>
          <w:p w14:paraId="1A62C28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9CE335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5694C9E7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25128454" w14:textId="77777777" w:rsidR="004A5AC0" w:rsidRPr="00CC68A5" w:rsidRDefault="004A5AC0" w:rsidP="004A5AC0">
            <w:pPr>
              <w:rPr>
                <w:rStyle w:val="Style10"/>
              </w:rPr>
            </w:pPr>
          </w:p>
          <w:p w14:paraId="526B4316" w14:textId="77777777" w:rsidR="004A5AC0" w:rsidRPr="00CC68A5" w:rsidRDefault="004A5AC0" w:rsidP="004A5AC0">
            <w:pPr>
              <w:rPr>
                <w:rStyle w:val="Style10"/>
              </w:rPr>
            </w:pPr>
          </w:p>
          <w:p w14:paraId="77F9822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0F48DD4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247DE3E" w14:textId="795E184D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0BFB235C" w14:textId="4F9E1AEC" w:rsidR="004A5AC0" w:rsidRPr="004A5AC0" w:rsidRDefault="004A5AC0" w:rsidP="004A5AC0">
            <w:r w:rsidRPr="004A5AC0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426F" w14:textId="7F7BA17A" w:rsidR="004A5AC0" w:rsidRPr="004A5AC0" w:rsidRDefault="004A5AC0" w:rsidP="004A5AC0">
            <w:r w:rsidRPr="004A5AC0">
              <w:t>CAJAS DE 1000 PIES CADA UNA DE CABLE DE RED DE DATOS UTP NIVEL 6A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97723" w14:textId="18168C41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5940" w14:textId="340F4D51" w:rsidR="004A5AC0" w:rsidRPr="004A5AC0" w:rsidRDefault="004A5AC0" w:rsidP="004A5AC0">
            <w:r w:rsidRPr="004A5AC0">
              <w:t>187</w:t>
            </w:r>
          </w:p>
        </w:tc>
        <w:tc>
          <w:tcPr>
            <w:tcW w:w="1992" w:type="dxa"/>
          </w:tcPr>
          <w:p w14:paraId="7BC8B66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E0B6D0E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77639CD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385778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29D7398F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36057728" w14:textId="40C7F8E4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4A25ED0E" w14:textId="43BE4C9B" w:rsidR="004A5AC0" w:rsidRPr="004A5AC0" w:rsidRDefault="004A5AC0" w:rsidP="004A5AC0">
            <w:r w:rsidRPr="004A5AC0">
              <w:t>2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07BB" w14:textId="768DA5A8" w:rsidR="004A5AC0" w:rsidRPr="004A5AC0" w:rsidRDefault="004A5AC0" w:rsidP="004A5AC0">
            <w:r w:rsidRPr="004A5AC0">
              <w:t xml:space="preserve">MÓDULO DE PARED RJ45 </w:t>
            </w:r>
            <w:r w:rsidRPr="004A5AC0">
              <w:lastRenderedPageBreak/>
              <w:t>CATEGORÍA 6A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95C03" w14:textId="61F8002A" w:rsidR="004A5AC0" w:rsidRPr="004A5AC0" w:rsidRDefault="004A5AC0" w:rsidP="004A5AC0">
            <w:r w:rsidRPr="004A5AC0">
              <w:lastRenderedPageBreak/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B914" w14:textId="022B3FB3" w:rsidR="004A5AC0" w:rsidRPr="004A5AC0" w:rsidRDefault="004A5AC0" w:rsidP="004A5AC0">
            <w:r w:rsidRPr="004A5AC0">
              <w:t>675</w:t>
            </w:r>
          </w:p>
        </w:tc>
        <w:tc>
          <w:tcPr>
            <w:tcW w:w="1992" w:type="dxa"/>
          </w:tcPr>
          <w:p w14:paraId="133813E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695F498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079468A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637FB9B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52A429C7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54AB088D" w14:textId="7EE3A728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0AB8F7CD" w14:textId="7A63F9B0" w:rsidR="004A5AC0" w:rsidRPr="004A5AC0" w:rsidRDefault="004A5AC0" w:rsidP="004A5AC0">
            <w:r w:rsidRPr="004A5AC0">
              <w:t>3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24C6" w14:textId="686ECC12" w:rsidR="004A5AC0" w:rsidRPr="004A5AC0" w:rsidRDefault="004A5AC0" w:rsidP="004A5AC0">
            <w:r w:rsidRPr="004A5AC0">
              <w:t>TAPA DE PARED SIMPLE PARA DATOS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AADB3" w14:textId="42CF2D1C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89E9" w14:textId="210270B4" w:rsidR="004A5AC0" w:rsidRPr="004A5AC0" w:rsidRDefault="004A5AC0" w:rsidP="004A5AC0">
            <w:r w:rsidRPr="004A5AC0">
              <w:t>675</w:t>
            </w:r>
          </w:p>
        </w:tc>
        <w:tc>
          <w:tcPr>
            <w:tcW w:w="1992" w:type="dxa"/>
          </w:tcPr>
          <w:p w14:paraId="5465A05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9C4E44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717633E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5EB158D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7E90B10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376EF749" w14:textId="0FE3366D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4073E323" w14:textId="246E9A2D" w:rsidR="004A5AC0" w:rsidRPr="004A5AC0" w:rsidRDefault="004A5AC0" w:rsidP="004A5AC0">
            <w:r w:rsidRPr="004A5AC0">
              <w:t>4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8E5B" w14:textId="421D6C5E" w:rsidR="004A5AC0" w:rsidRPr="004A5AC0" w:rsidRDefault="004A5AC0" w:rsidP="004A5AC0">
            <w:r w:rsidRPr="004A5AC0">
              <w:t>GABINETE PARA TELECOMUNICACIÓN DE PARED / PISO 27U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B0E54" w14:textId="2662DC14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7B1E" w14:textId="39A1BDEA" w:rsidR="004A5AC0" w:rsidRPr="004A5AC0" w:rsidRDefault="004A5AC0" w:rsidP="004A5AC0">
            <w:r w:rsidRPr="004A5AC0">
              <w:t>6</w:t>
            </w:r>
          </w:p>
        </w:tc>
        <w:tc>
          <w:tcPr>
            <w:tcW w:w="1992" w:type="dxa"/>
          </w:tcPr>
          <w:p w14:paraId="4FECF62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0AB2DB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5205F4F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9936AA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1AABBCF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F70A1D6" w14:textId="497CAFD0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37117FF7" w14:textId="401A8892" w:rsidR="004A5AC0" w:rsidRPr="004A5AC0" w:rsidRDefault="004A5AC0" w:rsidP="004A5AC0">
            <w:r w:rsidRPr="004A5AC0">
              <w:t>5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F568" w14:textId="54F619A9" w:rsidR="004A5AC0" w:rsidRPr="004A5AC0" w:rsidRDefault="004A5AC0" w:rsidP="004A5AC0">
            <w:r w:rsidRPr="004A5AC0">
              <w:t>PANELES DE DATOS UTP DE 24 POSICIONES CATEGORÍA 6A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165FB" w14:textId="31E02BFC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27CC" w14:textId="0004290F" w:rsidR="004A5AC0" w:rsidRPr="004A5AC0" w:rsidRDefault="004A5AC0" w:rsidP="004A5AC0">
            <w:r w:rsidRPr="004A5AC0">
              <w:t>30</w:t>
            </w:r>
          </w:p>
        </w:tc>
        <w:tc>
          <w:tcPr>
            <w:tcW w:w="1992" w:type="dxa"/>
          </w:tcPr>
          <w:p w14:paraId="3E8DA03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A4929E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43D9C31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141EDF7E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4F7189D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21337C9A" w14:textId="51C2D22E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1EFD905F" w14:textId="55CB3CFC" w:rsidR="004A5AC0" w:rsidRPr="004A5AC0" w:rsidRDefault="004A5AC0" w:rsidP="004A5AC0">
            <w:r w:rsidRPr="004A5AC0">
              <w:t>6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4948" w14:textId="70EF6616" w:rsidR="004A5AC0" w:rsidRPr="004A5AC0" w:rsidRDefault="004A5AC0" w:rsidP="004A5AC0">
            <w:r w:rsidRPr="004A5AC0">
              <w:t>ORGANIZADORES DE CABLES DE 2U HORIZONTALES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00E8B" w14:textId="5E5F2F90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ADDF6" w14:textId="04B0995B" w:rsidR="004A5AC0" w:rsidRPr="004A5AC0" w:rsidRDefault="004A5AC0" w:rsidP="004A5AC0">
            <w:r w:rsidRPr="004A5AC0">
              <w:t>30</w:t>
            </w:r>
          </w:p>
        </w:tc>
        <w:tc>
          <w:tcPr>
            <w:tcW w:w="1992" w:type="dxa"/>
          </w:tcPr>
          <w:p w14:paraId="7DA2084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4C2534F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4A6D83D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66673A4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3A0601F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34311F18" w14:textId="1385E647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6B959D64" w14:textId="15B45A2F" w:rsidR="004A5AC0" w:rsidRPr="004A5AC0" w:rsidRDefault="004A5AC0" w:rsidP="004A5AC0">
            <w:r w:rsidRPr="004A5AC0">
              <w:t>7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EDA0" w14:textId="42F46ADB" w:rsidR="004A5AC0" w:rsidRPr="004A5AC0" w:rsidRDefault="004A5AC0" w:rsidP="004A5AC0">
            <w:r w:rsidRPr="004A5AC0">
              <w:t>CINTA DE AMARRE (VELCRO)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00D56" w14:textId="5C2494E4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5988" w14:textId="0270C6F3" w:rsidR="004A5AC0" w:rsidRPr="004A5AC0" w:rsidRDefault="004A5AC0" w:rsidP="004A5AC0">
            <w:r w:rsidRPr="004A5AC0">
              <w:t>30</w:t>
            </w:r>
          </w:p>
        </w:tc>
        <w:tc>
          <w:tcPr>
            <w:tcW w:w="1992" w:type="dxa"/>
          </w:tcPr>
          <w:p w14:paraId="4A53A693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062A2C0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1AE794C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142A14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12DFF63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3E275C91" w14:textId="34F4FC83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5B82A572" w14:textId="2AC9D6A7" w:rsidR="004A5AC0" w:rsidRPr="004A5AC0" w:rsidRDefault="004A5AC0" w:rsidP="004A5AC0">
            <w:r w:rsidRPr="004A5AC0">
              <w:t>8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FC6D" w14:textId="1C3CA148" w:rsidR="004A5AC0" w:rsidRPr="004A5AC0" w:rsidRDefault="004A5AC0" w:rsidP="004A5AC0">
            <w:r w:rsidRPr="004A5AC0">
              <w:t>CABLE DE PARCHEO UTP CATEGORÍA 6A DE 3 PIES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DBEA8" w14:textId="7F9E48E5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23CC" w14:textId="765F7BA3" w:rsidR="004A5AC0" w:rsidRPr="004A5AC0" w:rsidRDefault="004A5AC0" w:rsidP="004A5AC0">
            <w:r w:rsidRPr="004A5AC0">
              <w:t>675</w:t>
            </w:r>
          </w:p>
        </w:tc>
        <w:tc>
          <w:tcPr>
            <w:tcW w:w="1992" w:type="dxa"/>
          </w:tcPr>
          <w:p w14:paraId="3D62311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7B02DD8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37F8920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5605F8D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3587FC57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18707CF2" w14:textId="3CE86BC6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0716FD12" w14:textId="3B08B6D7" w:rsidR="004A5AC0" w:rsidRPr="004A5AC0" w:rsidRDefault="004A5AC0" w:rsidP="004A5AC0">
            <w:r w:rsidRPr="004A5AC0">
              <w:t>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5F94" w14:textId="585B326A" w:rsidR="004A5AC0" w:rsidRPr="004A5AC0" w:rsidRDefault="004A5AC0" w:rsidP="004A5AC0">
            <w:r w:rsidRPr="004A5AC0">
              <w:t>CABLE DE PARCHEO UTP CATEGORÍA 6A DE 7 PIES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A618C" w14:textId="3E748246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F4D9" w14:textId="16B69205" w:rsidR="004A5AC0" w:rsidRPr="004A5AC0" w:rsidRDefault="004A5AC0" w:rsidP="004A5AC0">
            <w:r w:rsidRPr="004A5AC0">
              <w:t>675</w:t>
            </w:r>
          </w:p>
        </w:tc>
        <w:tc>
          <w:tcPr>
            <w:tcW w:w="1992" w:type="dxa"/>
          </w:tcPr>
          <w:p w14:paraId="2CEA237E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2D60599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6459ADE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5F714BA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3B7B606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5869E32A" w14:textId="072EF2BE" w:rsidTr="00991AB5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2E760EA1" w14:textId="7EA7AFF4" w:rsidR="004A5AC0" w:rsidRPr="004A5AC0" w:rsidRDefault="004A5AC0" w:rsidP="004A5AC0">
            <w:r w:rsidRPr="004A5AC0">
              <w:t>10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119B" w14:textId="02161C0E" w:rsidR="004A5AC0" w:rsidRPr="004A5AC0" w:rsidRDefault="004A5AC0" w:rsidP="004A5AC0">
            <w:r w:rsidRPr="004A5AC0">
              <w:t>SERVICIOS PROFESIONALES DE INSTALACIÓN DE CABLEADO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C15FE" w14:textId="7B3D04B5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6AF8" w14:textId="6EEA9A9F" w:rsidR="004A5AC0" w:rsidRPr="004A5AC0" w:rsidRDefault="004A5AC0" w:rsidP="004A5AC0">
            <w:r w:rsidRPr="004A5AC0">
              <w:t>1</w:t>
            </w:r>
          </w:p>
        </w:tc>
        <w:tc>
          <w:tcPr>
            <w:tcW w:w="1992" w:type="dxa"/>
          </w:tcPr>
          <w:p w14:paraId="6AC897AE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2C6FD8D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59DE4F8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09CBF7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2F231EE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577BD14C" w14:textId="7164EFAF" w:rsidTr="0087660C">
        <w:trPr>
          <w:trHeight w:val="43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C9F2B" w14:textId="3A3AEBCA" w:rsidR="004A5AC0" w:rsidRPr="004A5AC0" w:rsidRDefault="004A5AC0" w:rsidP="004A5AC0">
            <w:r>
              <w:t xml:space="preserve">ítem 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1774" w14:textId="7C97FC9D" w:rsidR="004A5AC0" w:rsidRPr="00CC68A5" w:rsidRDefault="004A5AC0" w:rsidP="004A5AC0">
            <w:r w:rsidRPr="004A5AC0">
              <w:t>LOTE 3- EQUIPOS DE COMUNICACIÓN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78719" w14:textId="6F113070" w:rsidR="004A5AC0" w:rsidRPr="004A5AC0" w:rsidRDefault="004A5AC0" w:rsidP="004A5AC0"/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8846" w14:textId="75CB93C8" w:rsidR="004A5AC0" w:rsidRPr="00CC68A5" w:rsidRDefault="004A5AC0" w:rsidP="004A5AC0"/>
        </w:tc>
        <w:tc>
          <w:tcPr>
            <w:tcW w:w="1992" w:type="dxa"/>
          </w:tcPr>
          <w:p w14:paraId="5B46B62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42C5DB8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3B83346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337DA736" w14:textId="77777777" w:rsidR="004A5AC0" w:rsidRPr="00CC68A5" w:rsidRDefault="004A5AC0" w:rsidP="004A5AC0">
            <w:pPr>
              <w:rPr>
                <w:rStyle w:val="Style10"/>
              </w:rPr>
            </w:pPr>
          </w:p>
          <w:p w14:paraId="7684960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484C0B2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6365FDF9" w14:textId="2853C2E3" w:rsidTr="0025326C">
        <w:trPr>
          <w:trHeight w:val="684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44193324" w14:textId="577A40E8" w:rsidR="004A5AC0" w:rsidRPr="004A5AC0" w:rsidRDefault="004A5AC0" w:rsidP="004A5AC0">
            <w:r w:rsidRPr="004A5AC0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C073" w14:textId="0818F607" w:rsidR="004A5AC0" w:rsidRPr="004A5AC0" w:rsidRDefault="004A5AC0" w:rsidP="004A5AC0">
            <w:r w:rsidRPr="004A5AC0">
              <w:t>SWITCH CORE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2C37C" w14:textId="4B36C956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3F5E" w14:textId="0FD6BAE4" w:rsidR="004A5AC0" w:rsidRPr="004A5AC0" w:rsidRDefault="004A5AC0" w:rsidP="004A5AC0">
            <w:r w:rsidRPr="004A5AC0">
              <w:t>2</w:t>
            </w:r>
          </w:p>
        </w:tc>
        <w:tc>
          <w:tcPr>
            <w:tcW w:w="1992" w:type="dxa"/>
          </w:tcPr>
          <w:p w14:paraId="29B5D26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3F55069E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3BEBAF6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5BB480EB" w14:textId="77777777" w:rsidR="004A5AC0" w:rsidRPr="00CC68A5" w:rsidRDefault="004A5AC0" w:rsidP="004A5AC0">
            <w:pPr>
              <w:rPr>
                <w:rStyle w:val="Style10"/>
              </w:rPr>
            </w:pPr>
          </w:p>
          <w:p w14:paraId="36C29F4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3068466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1173AF38" w14:textId="2B6178EB" w:rsidTr="0025326C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7293756B" w14:textId="2EFFBADC" w:rsidR="004A5AC0" w:rsidRPr="004A5AC0" w:rsidRDefault="004A5AC0" w:rsidP="004A5AC0">
            <w:r w:rsidRPr="004A5AC0">
              <w:lastRenderedPageBreak/>
              <w:t>2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794B" w14:textId="23B05A8C" w:rsidR="004A5AC0" w:rsidRPr="004A5AC0" w:rsidRDefault="004A5AC0" w:rsidP="004A5AC0">
            <w:r w:rsidRPr="004A5AC0">
              <w:t>SWITCHES GRANJA DE SERVIDORES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5E99E" w14:textId="56A1F76D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3528" w14:textId="1E9DFD79" w:rsidR="004A5AC0" w:rsidRPr="004A5AC0" w:rsidRDefault="004A5AC0" w:rsidP="004A5AC0">
            <w:pPr>
              <w:rPr>
                <w:highlight w:val="yellow"/>
              </w:rPr>
            </w:pPr>
            <w:r w:rsidRPr="004A5AC0">
              <w:t>2</w:t>
            </w:r>
          </w:p>
        </w:tc>
        <w:tc>
          <w:tcPr>
            <w:tcW w:w="1992" w:type="dxa"/>
          </w:tcPr>
          <w:p w14:paraId="7574027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7E8E8AC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3D6E08E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4159147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55689C3F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6DC2525E" w14:textId="293F04AA" w:rsidTr="0025326C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1E15A67A" w14:textId="79535F09" w:rsidR="004A5AC0" w:rsidRPr="004A5AC0" w:rsidRDefault="004A5AC0" w:rsidP="004A5AC0">
            <w:r w:rsidRPr="004A5AC0">
              <w:t>3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5376" w14:textId="0E71E34B" w:rsidR="004A5AC0" w:rsidRPr="004A5AC0" w:rsidRDefault="004A5AC0" w:rsidP="004A5AC0">
            <w:r w:rsidRPr="004A5AC0">
              <w:t>SWITCHES DE ACCESO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EB81A" w14:textId="4B5460AB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75F1" w14:textId="7F0D6831" w:rsidR="004A5AC0" w:rsidRPr="004A5AC0" w:rsidRDefault="004A5AC0" w:rsidP="004A5AC0">
            <w:r w:rsidRPr="004A5AC0">
              <w:t>28</w:t>
            </w:r>
          </w:p>
        </w:tc>
        <w:tc>
          <w:tcPr>
            <w:tcW w:w="1992" w:type="dxa"/>
          </w:tcPr>
          <w:p w14:paraId="5A8E76B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266E28D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6B21CDC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0AE0D11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71A2B72F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3B2BABC0" w14:textId="0A5A8694" w:rsidTr="0025326C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52DED962" w14:textId="37876440" w:rsidR="004A5AC0" w:rsidRPr="004A5AC0" w:rsidRDefault="004A5AC0" w:rsidP="004A5AC0">
            <w:r w:rsidRPr="004A5AC0">
              <w:t>4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5A8B" w14:textId="601DB3EE" w:rsidR="004A5AC0" w:rsidRPr="004A5AC0" w:rsidRDefault="004A5AC0" w:rsidP="004A5AC0">
            <w:r w:rsidRPr="004A5AC0">
              <w:t xml:space="preserve">WIFI (Access Point </w:t>
            </w:r>
            <w:proofErr w:type="spellStart"/>
            <w:r w:rsidRPr="004A5AC0">
              <w:t>Indoor</w:t>
            </w:r>
            <w:proofErr w:type="spellEnd"/>
            <w:r w:rsidRPr="004A5AC0"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C6D74" w14:textId="21E28DF9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9E48" w14:textId="0B6D4E9F" w:rsidR="004A5AC0" w:rsidRPr="004A5AC0" w:rsidRDefault="004A5AC0" w:rsidP="004A5AC0">
            <w:r w:rsidRPr="004A5AC0">
              <w:t>8</w:t>
            </w:r>
          </w:p>
        </w:tc>
        <w:tc>
          <w:tcPr>
            <w:tcW w:w="1992" w:type="dxa"/>
          </w:tcPr>
          <w:p w14:paraId="3AF8114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9BB20C3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7AE4C87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35EC094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4DE9A30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46213230" w14:textId="171FED0E" w:rsidTr="0025326C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1568B3E1" w14:textId="3ED075B9" w:rsidR="004A5AC0" w:rsidRPr="004A5AC0" w:rsidRDefault="004A5AC0" w:rsidP="004A5AC0">
            <w:r w:rsidRPr="004A5AC0">
              <w:t>5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6B05" w14:textId="5E411432" w:rsidR="004A5AC0" w:rsidRPr="004A5AC0" w:rsidRDefault="004A5AC0" w:rsidP="004A5AC0">
            <w:r w:rsidRPr="004A5AC0">
              <w:t>CONTROLADOR DE WIFI (ROUTER)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B8612" w14:textId="703AFA13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FB4" w14:textId="2198A03F" w:rsidR="004A5AC0" w:rsidRPr="004A5AC0" w:rsidRDefault="004A5AC0" w:rsidP="004A5AC0">
            <w:r w:rsidRPr="004A5AC0">
              <w:t>1</w:t>
            </w:r>
          </w:p>
        </w:tc>
        <w:tc>
          <w:tcPr>
            <w:tcW w:w="1992" w:type="dxa"/>
          </w:tcPr>
          <w:p w14:paraId="52141AF3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685ABEF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7C5C9F4E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08587F8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3ED5FDB0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51C562C" w14:textId="32722D58" w:rsidTr="0025326C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028F349B" w14:textId="2ABE3219" w:rsidR="004A5AC0" w:rsidRPr="004A5AC0" w:rsidRDefault="004A5AC0" w:rsidP="004A5AC0">
            <w:r w:rsidRPr="004A5AC0">
              <w:t>6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D7A1" w14:textId="5D94A40D" w:rsidR="004A5AC0" w:rsidRPr="004A5AC0" w:rsidRDefault="004A5AC0" w:rsidP="004A5AC0">
            <w:r w:rsidRPr="004A5AC0">
              <w:t>SISTEMA DE ADMINISTRACIÓN DE LA RED (PLATAFORMA DE GESTIÓN)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A139B" w14:textId="344B6938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032A" w14:textId="4C1056AB" w:rsidR="004A5AC0" w:rsidRPr="004A5AC0" w:rsidRDefault="004A5AC0" w:rsidP="004A5AC0">
            <w:r w:rsidRPr="004A5AC0">
              <w:t>1</w:t>
            </w:r>
          </w:p>
        </w:tc>
        <w:tc>
          <w:tcPr>
            <w:tcW w:w="1992" w:type="dxa"/>
          </w:tcPr>
          <w:p w14:paraId="11D944A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572B0E0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29C5590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12F5A73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61424BB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1467FBDF" w14:textId="476018B4" w:rsidTr="0025326C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5B22BF7B" w14:textId="230E0C0A" w:rsidR="004A5AC0" w:rsidRPr="004A5AC0" w:rsidRDefault="004A5AC0" w:rsidP="004A5AC0">
            <w:r w:rsidRPr="004A5AC0">
              <w:t>7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C84B" w14:textId="6CF091A7" w:rsidR="004A5AC0" w:rsidRPr="004A5AC0" w:rsidRDefault="004A5AC0" w:rsidP="004A5AC0">
            <w:r w:rsidRPr="004A5AC0">
              <w:t>SERVICIOS PROFESIONALES INSTALACIÓN SISTEMA DE ADMINISTRACIÓN DE LA RED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8D3B0" w14:textId="6F9AA623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FD1A" w14:textId="1AE48E0B" w:rsidR="004A5AC0" w:rsidRPr="004A5AC0" w:rsidRDefault="004A5AC0" w:rsidP="004A5AC0">
            <w:r w:rsidRPr="004A5AC0">
              <w:t>1</w:t>
            </w:r>
          </w:p>
        </w:tc>
        <w:tc>
          <w:tcPr>
            <w:tcW w:w="1992" w:type="dxa"/>
          </w:tcPr>
          <w:p w14:paraId="1193931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657E4EC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39A1842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0456E3A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4CA08E1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1984363D" w14:textId="46776331" w:rsidTr="0087660C">
        <w:trPr>
          <w:trHeight w:val="43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610" w14:textId="2C622D5C" w:rsidR="004A5AC0" w:rsidRPr="004A5AC0" w:rsidRDefault="004A5AC0" w:rsidP="004A5AC0">
            <w:r>
              <w:t xml:space="preserve">ítem </w:t>
            </w:r>
          </w:p>
        </w:tc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5BA9" w14:textId="6CCCBC96" w:rsidR="004A5AC0" w:rsidRPr="00CC68A5" w:rsidRDefault="004A5AC0" w:rsidP="004A5AC0">
            <w:r>
              <w:t>LOTE 4-UPS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7594E" w14:textId="5C7EF1D1" w:rsidR="004A5AC0" w:rsidRPr="004A5AC0" w:rsidRDefault="004A5AC0" w:rsidP="004A5AC0"/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E949" w14:textId="11674E7C" w:rsidR="004A5AC0" w:rsidRPr="00CC68A5" w:rsidRDefault="004A5AC0" w:rsidP="004A5AC0"/>
        </w:tc>
        <w:tc>
          <w:tcPr>
            <w:tcW w:w="1992" w:type="dxa"/>
          </w:tcPr>
          <w:p w14:paraId="5A97A18F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061DD78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41E1EAB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12F69A25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6D25250A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CB6A336" w14:textId="450AF375" w:rsidTr="00EA003A">
        <w:trPr>
          <w:trHeight w:val="431"/>
          <w:jc w:val="center"/>
        </w:trPr>
        <w:tc>
          <w:tcPr>
            <w:tcW w:w="916" w:type="dxa"/>
            <w:shd w:val="clear" w:color="000000" w:fill="FFFFFF"/>
            <w:vAlign w:val="center"/>
          </w:tcPr>
          <w:p w14:paraId="00218FDD" w14:textId="0BCAA4BA" w:rsidR="004A5AC0" w:rsidRPr="004A5AC0" w:rsidRDefault="004A5AC0" w:rsidP="004A5AC0">
            <w:r w:rsidRPr="004A5AC0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D2A0" w14:textId="781E27F1" w:rsidR="004A5AC0" w:rsidRPr="004A5AC0" w:rsidRDefault="004A5AC0" w:rsidP="004A5AC0">
            <w:r w:rsidRPr="004A5AC0">
              <w:t>UPS EN LÍNEA, 2000 VA 120V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50696" w14:textId="71960821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9524" w14:textId="23C2E103" w:rsidR="004A5AC0" w:rsidRPr="004A5AC0" w:rsidRDefault="004A5AC0" w:rsidP="004A5AC0">
            <w:r w:rsidRPr="004A5AC0">
              <w:t>4</w:t>
            </w:r>
          </w:p>
        </w:tc>
        <w:tc>
          <w:tcPr>
            <w:tcW w:w="1992" w:type="dxa"/>
          </w:tcPr>
          <w:p w14:paraId="11E8481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1722752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1FF5D228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348C12B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502AAF0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50066C54" w14:textId="1089DCD1" w:rsidTr="00EA003A">
        <w:trPr>
          <w:trHeight w:val="431"/>
          <w:jc w:val="center"/>
        </w:trPr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5A03952" w14:textId="37846E24" w:rsidR="004A5AC0" w:rsidRPr="004A5AC0" w:rsidRDefault="004A5AC0" w:rsidP="004A5AC0">
            <w:r w:rsidRPr="004A5AC0"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A513" w14:textId="6E821CCA" w:rsidR="004A5AC0" w:rsidRPr="004A5AC0" w:rsidRDefault="004A5AC0" w:rsidP="004A5AC0">
            <w:r w:rsidRPr="004A5AC0">
              <w:t>UPS EN LÍNEA, 3000 VA 120 V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0C322" w14:textId="18E56798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EBA8" w14:textId="33C3FAE6" w:rsidR="004A5AC0" w:rsidRPr="004A5AC0" w:rsidRDefault="004A5AC0" w:rsidP="004A5AC0">
            <w:r w:rsidRPr="004A5AC0">
              <w:t>2</w:t>
            </w:r>
          </w:p>
        </w:tc>
        <w:tc>
          <w:tcPr>
            <w:tcW w:w="1992" w:type="dxa"/>
          </w:tcPr>
          <w:p w14:paraId="3CDF72FC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634AF70D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4DF48ED4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3A18447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13E8EAA9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37D2AEF" w14:textId="697F19BA" w:rsidTr="00EA003A">
        <w:trPr>
          <w:trHeight w:val="431"/>
          <w:jc w:val="center"/>
        </w:trPr>
        <w:tc>
          <w:tcPr>
            <w:tcW w:w="91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176C515" w14:textId="5CDD5EB0" w:rsidR="004A5AC0" w:rsidRPr="004A5AC0" w:rsidRDefault="004A5AC0" w:rsidP="004A5AC0">
            <w:r w:rsidRPr="004A5AC0">
              <w:t>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860D" w14:textId="33867176" w:rsidR="004A5AC0" w:rsidRPr="004A5AC0" w:rsidRDefault="004A5AC0" w:rsidP="004A5AC0">
            <w:r w:rsidRPr="004A5AC0">
              <w:t>SERVICIOS PROFESIONALES INSTALACIÓN UPS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A8F3E" w14:textId="02261589" w:rsidR="004A5AC0" w:rsidRPr="004A5AC0" w:rsidRDefault="004A5AC0" w:rsidP="004A5AC0">
            <w:r w:rsidRPr="004A5AC0">
              <w:t>UD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144A" w14:textId="0A14CB9D" w:rsidR="004A5AC0" w:rsidRPr="004A5AC0" w:rsidRDefault="004A5AC0" w:rsidP="004A5AC0">
            <w:r w:rsidRPr="004A5AC0">
              <w:t>1</w:t>
            </w:r>
          </w:p>
        </w:tc>
        <w:tc>
          <w:tcPr>
            <w:tcW w:w="1992" w:type="dxa"/>
          </w:tcPr>
          <w:p w14:paraId="7DC541C2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82" w:type="dxa"/>
          </w:tcPr>
          <w:p w14:paraId="13789861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110" w:type="dxa"/>
          </w:tcPr>
          <w:p w14:paraId="147A801B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1602" w:type="dxa"/>
          </w:tcPr>
          <w:p w14:paraId="3A914E7F" w14:textId="77777777" w:rsidR="004A5AC0" w:rsidRPr="00CC68A5" w:rsidRDefault="004A5AC0" w:rsidP="004A5AC0">
            <w:pPr>
              <w:rPr>
                <w:rStyle w:val="Style10"/>
              </w:rPr>
            </w:pPr>
          </w:p>
        </w:tc>
        <w:tc>
          <w:tcPr>
            <w:tcW w:w="2268" w:type="dxa"/>
          </w:tcPr>
          <w:p w14:paraId="4C0AE796" w14:textId="77777777" w:rsidR="004A5AC0" w:rsidRPr="00CC68A5" w:rsidRDefault="004A5AC0" w:rsidP="004A5AC0">
            <w:pPr>
              <w:rPr>
                <w:rStyle w:val="Style10"/>
              </w:rPr>
            </w:pPr>
          </w:p>
        </w:tc>
      </w:tr>
      <w:tr w:rsidR="004A5AC0" w14:paraId="7781820A" w14:textId="7ACF371E" w:rsidTr="0087660C">
        <w:trPr>
          <w:trHeight w:val="431"/>
          <w:jc w:val="center"/>
        </w:trPr>
        <w:tc>
          <w:tcPr>
            <w:tcW w:w="12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58A3B" w14:textId="17387CD0" w:rsidR="004A5AC0" w:rsidRPr="004A5AC0" w:rsidRDefault="004A5AC0" w:rsidP="004A5AC0">
            <w:pPr>
              <w:pStyle w:val="Ttulo2"/>
              <w:rPr>
                <w:rStyle w:val="Style6"/>
              </w:rPr>
            </w:pPr>
            <w:r w:rsidRPr="00CC68A5">
              <w:rPr>
                <w:rStyle w:val="Style10"/>
              </w:rPr>
              <w:t xml:space="preserve">                                                                                    </w:t>
            </w:r>
            <w:r w:rsidRPr="004A5AC0">
              <w:rPr>
                <w:rStyle w:val="Style6"/>
              </w:rPr>
              <w:t>Total: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A46F9" w14:textId="70A4ADFA" w:rsidR="004A5AC0" w:rsidRPr="00CC68A5" w:rsidRDefault="004A5AC0" w:rsidP="004A5AC0">
            <w:pPr>
              <w:pStyle w:val="Ttulo2"/>
              <w:rPr>
                <w:rStyle w:val="Style1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2700F" w14:textId="77777777" w:rsidR="004A5AC0" w:rsidRPr="00CC68A5" w:rsidRDefault="004A5AC0" w:rsidP="004A5AC0">
            <w:pPr>
              <w:pStyle w:val="Ttulo2"/>
              <w:rPr>
                <w:rStyle w:val="Style10"/>
              </w:rPr>
            </w:pPr>
          </w:p>
        </w:tc>
      </w:tr>
      <w:tr w:rsidR="004A5AC0" w14:paraId="77EFD473" w14:textId="7911DA85" w:rsidTr="0087660C">
        <w:trPr>
          <w:trHeight w:val="431"/>
          <w:jc w:val="center"/>
        </w:trPr>
        <w:tc>
          <w:tcPr>
            <w:tcW w:w="12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CF4A1" w14:textId="77777777" w:rsidR="004A5AC0" w:rsidRPr="00CC68A5" w:rsidRDefault="004A5AC0" w:rsidP="004A5AC0">
            <w:pPr>
              <w:pStyle w:val="Ttulo2"/>
              <w:rPr>
                <w:rStyle w:val="Style10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1AD3D" w14:textId="77777777" w:rsidR="004A5AC0" w:rsidRPr="00CC68A5" w:rsidRDefault="004A5AC0" w:rsidP="004A5AC0">
            <w:pPr>
              <w:pStyle w:val="Ttulo2"/>
              <w:rPr>
                <w:rStyle w:val="Style1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90FE3" w14:textId="77777777" w:rsidR="004A5AC0" w:rsidRPr="00CC68A5" w:rsidRDefault="004A5AC0" w:rsidP="004A5AC0">
            <w:pPr>
              <w:pStyle w:val="Ttulo2"/>
              <w:rPr>
                <w:rStyle w:val="Style10"/>
              </w:rPr>
            </w:pPr>
          </w:p>
        </w:tc>
      </w:tr>
      <w:tr w:rsidR="004A5AC0" w14:paraId="007E745C" w14:textId="39E33CC6" w:rsidTr="0087660C">
        <w:trPr>
          <w:trHeight w:val="477"/>
          <w:jc w:val="center"/>
        </w:trPr>
        <w:tc>
          <w:tcPr>
            <w:tcW w:w="13977" w:type="dxa"/>
            <w:gridSpan w:val="8"/>
          </w:tcPr>
          <w:p w14:paraId="3E66B3B1" w14:textId="77777777" w:rsidR="004A5AC0" w:rsidRPr="00CC68A5" w:rsidRDefault="004A5AC0" w:rsidP="004A5AC0">
            <w:pPr>
              <w:pStyle w:val="Sinespaciado"/>
              <w:rPr>
                <w:rStyle w:val="Style6"/>
              </w:rPr>
            </w:pPr>
          </w:p>
          <w:p w14:paraId="05086319" w14:textId="0783AA19" w:rsidR="004A5AC0" w:rsidRPr="004A5AC0" w:rsidRDefault="004A5AC0" w:rsidP="004A5AC0">
            <w:pPr>
              <w:pStyle w:val="Sinespaciado"/>
              <w:rPr>
                <w:rStyle w:val="Style6"/>
              </w:rPr>
            </w:pPr>
            <w:proofErr w:type="gramStart"/>
            <w:r w:rsidRPr="00CC68A5">
              <w:rPr>
                <w:rStyle w:val="Style6"/>
              </w:rPr>
              <w:t>VALOR  TOTAL</w:t>
            </w:r>
            <w:proofErr w:type="gramEnd"/>
            <w:r w:rsidRPr="00CC68A5">
              <w:rPr>
                <w:rStyle w:val="Style6"/>
              </w:rPr>
              <w:t xml:space="preserve"> DE LA OFERTA, ………………………………………..……… RD$</w:t>
            </w:r>
          </w:p>
          <w:p w14:paraId="2DCE68BC" w14:textId="77777777" w:rsidR="004A5AC0" w:rsidRPr="00CC68A5" w:rsidRDefault="004A5AC0" w:rsidP="004A5AC0">
            <w:pPr>
              <w:pStyle w:val="Sinespaciado"/>
              <w:rPr>
                <w:rStyle w:val="Style6"/>
              </w:rPr>
            </w:pPr>
          </w:p>
          <w:p w14:paraId="6294C60B" w14:textId="77777777" w:rsidR="004A5AC0" w:rsidRPr="004A5AC0" w:rsidRDefault="004A5AC0" w:rsidP="004A5AC0">
            <w:pPr>
              <w:pStyle w:val="Sinespaciado"/>
              <w:rPr>
                <w:rStyle w:val="Style6"/>
              </w:rPr>
            </w:pPr>
            <w:r w:rsidRPr="00CC68A5">
              <w:rPr>
                <w:rStyle w:val="Style6"/>
              </w:rPr>
              <w:lastRenderedPageBreak/>
              <w:t xml:space="preserve">Valor total de la oferta en </w:t>
            </w:r>
            <w:proofErr w:type="gramStart"/>
            <w:r w:rsidRPr="004A5AC0">
              <w:rPr>
                <w:rStyle w:val="Style6"/>
              </w:rPr>
              <w:t>letras:…</w:t>
            </w:r>
            <w:proofErr w:type="gramEnd"/>
            <w:r w:rsidRPr="004A5AC0">
              <w:rPr>
                <w:rStyle w:val="Style6"/>
              </w:rPr>
              <w:t>…………………………………………………………………………………………………………………………………</w:t>
            </w:r>
          </w:p>
        </w:tc>
        <w:tc>
          <w:tcPr>
            <w:tcW w:w="2268" w:type="dxa"/>
          </w:tcPr>
          <w:p w14:paraId="5D9F5271" w14:textId="77777777" w:rsidR="004A5AC0" w:rsidRPr="00CC68A5" w:rsidRDefault="004A5AC0" w:rsidP="004A5AC0">
            <w:pPr>
              <w:pStyle w:val="Sinespaciado"/>
              <w:rPr>
                <w:rStyle w:val="Style6"/>
              </w:rPr>
            </w:pPr>
          </w:p>
        </w:tc>
      </w:tr>
    </w:tbl>
    <w:p w14:paraId="0E42912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AC7C463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CC5DDE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DDF81A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627E0729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7E596C6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010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912B89" wp14:editId="133FF96B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7C304" w14:textId="77777777" w:rsidR="003C180B" w:rsidRPr="008815EE" w:rsidRDefault="003C180B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12B89" id="Text Box 26" o:spid="_x0000_s1036" type="#_x0000_t202" style="position:absolute;left:0;text-align:left;margin-left:-9pt;margin-top:94.8pt;width:537.8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37A7C304" w14:textId="77777777" w:rsidR="003C180B" w:rsidRPr="008815EE" w:rsidRDefault="003C180B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headerReference w:type="default" r:id="rId11"/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7D85" w14:textId="77777777" w:rsidR="005F374C" w:rsidRDefault="005F374C" w:rsidP="001007E7">
      <w:pPr>
        <w:spacing w:after="0" w:line="240" w:lineRule="auto"/>
      </w:pPr>
      <w:r>
        <w:separator/>
      </w:r>
    </w:p>
  </w:endnote>
  <w:endnote w:type="continuationSeparator" w:id="0">
    <w:p w14:paraId="31570E42" w14:textId="77777777" w:rsidR="005F374C" w:rsidRDefault="005F374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9335" w14:textId="77777777" w:rsidR="003C180B" w:rsidRDefault="003C180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990386" wp14:editId="2F29024C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3B4D4" w14:textId="77777777" w:rsidR="003C180B" w:rsidRPr="00157600" w:rsidRDefault="003C180B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8D1C42" w14:textId="77777777" w:rsidR="003C180B" w:rsidRDefault="003C180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B81D189" w14:textId="77777777" w:rsidR="003C180B" w:rsidRPr="00157600" w:rsidRDefault="003C180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9903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293B4D4" w14:textId="77777777" w:rsidR="003C180B" w:rsidRPr="00157600" w:rsidRDefault="003C180B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8D1C42" w14:textId="77777777" w:rsidR="003C180B" w:rsidRDefault="003C180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B81D189" w14:textId="77777777" w:rsidR="003C180B" w:rsidRPr="00157600" w:rsidRDefault="003C180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2FD63E3C" w14:textId="77777777" w:rsidR="003C180B" w:rsidRDefault="003C180B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49F68C" wp14:editId="57844A0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456A8C" w14:textId="77777777" w:rsidR="003C180B" w:rsidRPr="0083342F" w:rsidRDefault="003C180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49F68C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1F456A8C" w14:textId="77777777" w:rsidR="003C180B" w:rsidRPr="0083342F" w:rsidRDefault="003C180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91E4AE7" w14:textId="77777777" w:rsidR="003C180B" w:rsidRDefault="003C180B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917C67C" wp14:editId="7026266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2A2C6838" w14:textId="77777777" w:rsidR="003C180B" w:rsidRDefault="003C180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0B94A" w14:textId="77777777" w:rsidR="005F374C" w:rsidRDefault="005F374C" w:rsidP="001007E7">
      <w:pPr>
        <w:spacing w:after="0" w:line="240" w:lineRule="auto"/>
      </w:pPr>
      <w:r>
        <w:separator/>
      </w:r>
    </w:p>
  </w:footnote>
  <w:footnote w:type="continuationSeparator" w:id="0">
    <w:p w14:paraId="6E02264C" w14:textId="77777777" w:rsidR="005F374C" w:rsidRDefault="005F374C" w:rsidP="001007E7">
      <w:pPr>
        <w:spacing w:after="0" w:line="240" w:lineRule="auto"/>
      </w:pPr>
      <w:r>
        <w:continuationSeparator/>
      </w:r>
    </w:p>
  </w:footnote>
  <w:footnote w:id="1">
    <w:p w14:paraId="029C8029" w14:textId="77777777" w:rsidR="00CC68A5" w:rsidRPr="00403697" w:rsidRDefault="00CC68A5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>
        <w:t>Hoja Impresa</w:t>
      </w:r>
      <w:r w:rsidRPr="00403697">
        <w:rPr>
          <w:rFonts w:ascii="Arial" w:hAnsi="Arial" w:cs="Arial"/>
          <w:sz w:val="16"/>
          <w:lang w:val="es-ES_tradnl"/>
        </w:rPr>
        <w:t>.</w:t>
      </w:r>
    </w:p>
  </w:footnote>
  <w:footnote w:id="2">
    <w:p w14:paraId="48ED5BAB" w14:textId="77777777" w:rsidR="00CC68A5" w:rsidRPr="008A3F41" w:rsidRDefault="00CC68A5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3">
    <w:p w14:paraId="54E2807F" w14:textId="77777777" w:rsidR="00CC68A5" w:rsidRDefault="00CC68A5" w:rsidP="00536A19">
      <w:pPr>
        <w:pStyle w:val="Textonotapie"/>
      </w:pPr>
      <w:r>
        <w:rPr>
          <w:rStyle w:val="Refdenotaalpie"/>
        </w:rPr>
        <w:footnoteRef/>
      </w:r>
      <w:r w:rsidRPr="00536A19">
        <w:t>Si aplica.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DFE36" w14:textId="55E4E805" w:rsidR="009D3765" w:rsidRDefault="009D3765">
    <w:pPr>
      <w:pStyle w:val="Encabezado"/>
    </w:pPr>
    <w:r>
      <w:t xml:space="preserve">                                                                                                                        </w:t>
    </w:r>
    <w:r w:rsidRPr="009D3765">
      <w:rPr>
        <w:noProof/>
      </w:rPr>
      <w:drawing>
        <wp:inline distT="0" distB="0" distL="0" distR="0" wp14:anchorId="2017CBC6" wp14:editId="4BF11FD4">
          <wp:extent cx="1504950" cy="994410"/>
          <wp:effectExtent l="0" t="0" r="0" b="0"/>
          <wp:docPr id="1" name="Imagen 1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94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0326E"/>
    <w:rsid w:val="00014D0D"/>
    <w:rsid w:val="00034DD9"/>
    <w:rsid w:val="00036415"/>
    <w:rsid w:val="00063CDB"/>
    <w:rsid w:val="00066DE1"/>
    <w:rsid w:val="000E22A6"/>
    <w:rsid w:val="001007E7"/>
    <w:rsid w:val="001020C0"/>
    <w:rsid w:val="00103C63"/>
    <w:rsid w:val="00104F49"/>
    <w:rsid w:val="00120926"/>
    <w:rsid w:val="00123B8D"/>
    <w:rsid w:val="00142A2B"/>
    <w:rsid w:val="00143F1A"/>
    <w:rsid w:val="00157600"/>
    <w:rsid w:val="00170EC5"/>
    <w:rsid w:val="00194FF2"/>
    <w:rsid w:val="001D7D64"/>
    <w:rsid w:val="001F6568"/>
    <w:rsid w:val="001F73A7"/>
    <w:rsid w:val="00200073"/>
    <w:rsid w:val="00231174"/>
    <w:rsid w:val="00233022"/>
    <w:rsid w:val="00246809"/>
    <w:rsid w:val="00253DBA"/>
    <w:rsid w:val="0026335F"/>
    <w:rsid w:val="002667AE"/>
    <w:rsid w:val="00267669"/>
    <w:rsid w:val="002860A4"/>
    <w:rsid w:val="002971F5"/>
    <w:rsid w:val="002C4A7E"/>
    <w:rsid w:val="002E1412"/>
    <w:rsid w:val="00313C9C"/>
    <w:rsid w:val="00314023"/>
    <w:rsid w:val="0031441A"/>
    <w:rsid w:val="00351DE8"/>
    <w:rsid w:val="0037246F"/>
    <w:rsid w:val="003A4539"/>
    <w:rsid w:val="003B29C3"/>
    <w:rsid w:val="003B38E0"/>
    <w:rsid w:val="003C0B74"/>
    <w:rsid w:val="003C180B"/>
    <w:rsid w:val="003F5D37"/>
    <w:rsid w:val="00403697"/>
    <w:rsid w:val="00406CA5"/>
    <w:rsid w:val="0042490F"/>
    <w:rsid w:val="00465006"/>
    <w:rsid w:val="00466B9C"/>
    <w:rsid w:val="004767CC"/>
    <w:rsid w:val="00482276"/>
    <w:rsid w:val="0049643D"/>
    <w:rsid w:val="004A0062"/>
    <w:rsid w:val="004A4C7B"/>
    <w:rsid w:val="004A5AC0"/>
    <w:rsid w:val="004A6D53"/>
    <w:rsid w:val="004B5E9A"/>
    <w:rsid w:val="004C4743"/>
    <w:rsid w:val="004E4F9F"/>
    <w:rsid w:val="0051092C"/>
    <w:rsid w:val="00532481"/>
    <w:rsid w:val="00535962"/>
    <w:rsid w:val="00536A19"/>
    <w:rsid w:val="005371C5"/>
    <w:rsid w:val="0055099C"/>
    <w:rsid w:val="00584584"/>
    <w:rsid w:val="00590F01"/>
    <w:rsid w:val="005B442B"/>
    <w:rsid w:val="005C0E14"/>
    <w:rsid w:val="005C0FA8"/>
    <w:rsid w:val="005D0D63"/>
    <w:rsid w:val="005F374C"/>
    <w:rsid w:val="00606D92"/>
    <w:rsid w:val="00611A07"/>
    <w:rsid w:val="0062592A"/>
    <w:rsid w:val="00632F4D"/>
    <w:rsid w:val="006506D0"/>
    <w:rsid w:val="00651E48"/>
    <w:rsid w:val="006709BC"/>
    <w:rsid w:val="00674B77"/>
    <w:rsid w:val="006A56B0"/>
    <w:rsid w:val="006B096A"/>
    <w:rsid w:val="006D2382"/>
    <w:rsid w:val="007264BA"/>
    <w:rsid w:val="00757971"/>
    <w:rsid w:val="00780880"/>
    <w:rsid w:val="007920A8"/>
    <w:rsid w:val="007A2A0E"/>
    <w:rsid w:val="007B4164"/>
    <w:rsid w:val="007B6F6F"/>
    <w:rsid w:val="008003D4"/>
    <w:rsid w:val="008020BC"/>
    <w:rsid w:val="00810515"/>
    <w:rsid w:val="0082724C"/>
    <w:rsid w:val="0083342F"/>
    <w:rsid w:val="00833B9A"/>
    <w:rsid w:val="00854B4F"/>
    <w:rsid w:val="0087660C"/>
    <w:rsid w:val="008B3AE5"/>
    <w:rsid w:val="009002B4"/>
    <w:rsid w:val="00915F25"/>
    <w:rsid w:val="0095749B"/>
    <w:rsid w:val="00957FDA"/>
    <w:rsid w:val="009773D3"/>
    <w:rsid w:val="00980633"/>
    <w:rsid w:val="00983045"/>
    <w:rsid w:val="00995090"/>
    <w:rsid w:val="0099680D"/>
    <w:rsid w:val="009A2AEC"/>
    <w:rsid w:val="009B0931"/>
    <w:rsid w:val="009C1787"/>
    <w:rsid w:val="009D3765"/>
    <w:rsid w:val="009E0472"/>
    <w:rsid w:val="00A030D1"/>
    <w:rsid w:val="00A062EB"/>
    <w:rsid w:val="00A16099"/>
    <w:rsid w:val="00A24343"/>
    <w:rsid w:val="00A640BD"/>
    <w:rsid w:val="00AA2324"/>
    <w:rsid w:val="00AB4966"/>
    <w:rsid w:val="00AB4F33"/>
    <w:rsid w:val="00AC7631"/>
    <w:rsid w:val="00AD0342"/>
    <w:rsid w:val="00AD7919"/>
    <w:rsid w:val="00AF0D2F"/>
    <w:rsid w:val="00B3101F"/>
    <w:rsid w:val="00B420BA"/>
    <w:rsid w:val="00B61D08"/>
    <w:rsid w:val="00B62EEF"/>
    <w:rsid w:val="00B85C24"/>
    <w:rsid w:val="00B9237C"/>
    <w:rsid w:val="00B97B51"/>
    <w:rsid w:val="00BC1D0C"/>
    <w:rsid w:val="00BC61BD"/>
    <w:rsid w:val="00BD018C"/>
    <w:rsid w:val="00BE4FB0"/>
    <w:rsid w:val="00BF1AD5"/>
    <w:rsid w:val="00C30507"/>
    <w:rsid w:val="00C66D08"/>
    <w:rsid w:val="00C848E0"/>
    <w:rsid w:val="00CA4661"/>
    <w:rsid w:val="00CB13AE"/>
    <w:rsid w:val="00CC21DA"/>
    <w:rsid w:val="00CC68A5"/>
    <w:rsid w:val="00CC72A4"/>
    <w:rsid w:val="00CE67A3"/>
    <w:rsid w:val="00CF3636"/>
    <w:rsid w:val="00D0047C"/>
    <w:rsid w:val="00D15B3A"/>
    <w:rsid w:val="00D24FA7"/>
    <w:rsid w:val="00D262FF"/>
    <w:rsid w:val="00D426A3"/>
    <w:rsid w:val="00D53113"/>
    <w:rsid w:val="00D64696"/>
    <w:rsid w:val="00D75A3F"/>
    <w:rsid w:val="00D82DE8"/>
    <w:rsid w:val="00D8403A"/>
    <w:rsid w:val="00D90D49"/>
    <w:rsid w:val="00D9266B"/>
    <w:rsid w:val="00DA3185"/>
    <w:rsid w:val="00DB640B"/>
    <w:rsid w:val="00DC5D96"/>
    <w:rsid w:val="00DD4F3E"/>
    <w:rsid w:val="00DD5866"/>
    <w:rsid w:val="00DE7EF6"/>
    <w:rsid w:val="00DF79CA"/>
    <w:rsid w:val="00E13E55"/>
    <w:rsid w:val="00E3360B"/>
    <w:rsid w:val="00E736A6"/>
    <w:rsid w:val="00E8371F"/>
    <w:rsid w:val="00E90401"/>
    <w:rsid w:val="00E9337A"/>
    <w:rsid w:val="00E96D05"/>
    <w:rsid w:val="00EA7406"/>
    <w:rsid w:val="00EB128A"/>
    <w:rsid w:val="00ED0DF3"/>
    <w:rsid w:val="00EF58C3"/>
    <w:rsid w:val="00F01022"/>
    <w:rsid w:val="00F116C5"/>
    <w:rsid w:val="00F225BF"/>
    <w:rsid w:val="00F25B99"/>
    <w:rsid w:val="00F4086F"/>
    <w:rsid w:val="00F53753"/>
    <w:rsid w:val="00F7167E"/>
    <w:rsid w:val="00F71DCA"/>
    <w:rsid w:val="00F7443C"/>
    <w:rsid w:val="00F846F2"/>
    <w:rsid w:val="00FB1D51"/>
    <w:rsid w:val="00FC280C"/>
    <w:rsid w:val="00FC2870"/>
    <w:rsid w:val="00FD2541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5C7A8E"/>
  <w15:docId w15:val="{6BCBE9BF-1C59-4A53-B4B1-E34C1430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1209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209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character" w:customStyle="1" w:styleId="Ttulo1Car">
    <w:name w:val="Título 1 Car"/>
    <w:basedOn w:val="Fuentedeprrafopredeter"/>
    <w:link w:val="Ttulo1"/>
    <w:uiPriority w:val="9"/>
    <w:rsid w:val="001209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12092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1D7D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28B4B-413A-477B-BFC5-662847947B9B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customXml/itemProps2.xml><?xml version="1.0" encoding="utf-8"?>
<ds:datastoreItem xmlns:ds="http://schemas.openxmlformats.org/officeDocument/2006/customXml" ds:itemID="{25D41AF4-8E56-4C02-A690-567EBD391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79EAC-DB7E-491F-8481-FA895E0BB1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05774D-53C3-4882-9CF1-6B838B7E6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220</TotalTime>
  <Pages>5</Pages>
  <Words>440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66</cp:revision>
  <cp:lastPrinted>2011-03-04T18:27:00Z</cp:lastPrinted>
  <dcterms:created xsi:type="dcterms:W3CDTF">2018-10-01T12:39:00Z</dcterms:created>
  <dcterms:modified xsi:type="dcterms:W3CDTF">2023-12-08T15:43:00Z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